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242" w:rsidRDefault="00CC5F5D" w:rsidP="00A30CAF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ИНДИВИДУАЛНО </w:t>
      </w:r>
      <w:r w:rsidR="00BE482C" w:rsidRPr="00BE482C">
        <w:rPr>
          <w:rFonts w:asciiTheme="majorHAnsi" w:hAnsiTheme="majorHAnsi"/>
          <w:b/>
          <w:sz w:val="32"/>
          <w:szCs w:val="32"/>
        </w:rPr>
        <w:t>КЛАСИРАНЕ</w:t>
      </w:r>
    </w:p>
    <w:p w:rsidR="00EF30C8" w:rsidRDefault="002479E6" w:rsidP="00A30CAF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УЧЕНИЦИ</w:t>
      </w:r>
      <w:r w:rsidR="00762242">
        <w:rPr>
          <w:rFonts w:asciiTheme="majorHAnsi" w:hAnsiTheme="majorHAnsi"/>
          <w:b/>
          <w:sz w:val="32"/>
          <w:szCs w:val="32"/>
        </w:rPr>
        <w:t xml:space="preserve"> </w:t>
      </w:r>
      <w:r w:rsidR="00BE482C" w:rsidRPr="00BE482C">
        <w:rPr>
          <w:rFonts w:asciiTheme="majorHAnsi" w:hAnsiTheme="majorHAnsi"/>
          <w:b/>
          <w:sz w:val="32"/>
          <w:szCs w:val="32"/>
        </w:rPr>
        <w:t>ДЛ</w:t>
      </w:r>
      <w:r w:rsidR="00EF30C8">
        <w:rPr>
          <w:rFonts w:asciiTheme="majorHAnsi" w:hAnsiTheme="majorHAnsi"/>
          <w:b/>
          <w:sz w:val="32"/>
          <w:szCs w:val="32"/>
        </w:rPr>
        <w:t xml:space="preserve">ОП </w:t>
      </w:r>
      <w:r w:rsidR="00EF30C8">
        <w:rPr>
          <w:rFonts w:asciiTheme="majorHAnsi" w:hAnsiTheme="majorHAnsi"/>
          <w:b/>
          <w:sz w:val="32"/>
          <w:szCs w:val="32"/>
          <w:lang w:val="en-US"/>
        </w:rPr>
        <w:t>1</w:t>
      </w:r>
      <w:r w:rsidR="00484BD5">
        <w:rPr>
          <w:rFonts w:asciiTheme="majorHAnsi" w:hAnsiTheme="majorHAnsi"/>
          <w:b/>
          <w:sz w:val="32"/>
          <w:szCs w:val="32"/>
        </w:rPr>
        <w:t xml:space="preserve"> КРЪГ</w:t>
      </w:r>
      <w:r w:rsidR="00BE482C" w:rsidRPr="00BE482C">
        <w:rPr>
          <w:rFonts w:asciiTheme="majorHAnsi" w:hAnsiTheme="majorHAnsi"/>
          <w:b/>
          <w:sz w:val="32"/>
          <w:szCs w:val="32"/>
        </w:rPr>
        <w:t xml:space="preserve"> </w:t>
      </w:r>
      <w:r w:rsidR="00EF30C8">
        <w:rPr>
          <w:rFonts w:asciiTheme="majorHAnsi" w:hAnsiTheme="majorHAnsi"/>
          <w:b/>
          <w:sz w:val="32"/>
          <w:szCs w:val="32"/>
        </w:rPr>
        <w:t xml:space="preserve">И КУПА БЪЛГАРИЯ </w:t>
      </w:r>
    </w:p>
    <w:p w:rsidR="00762242" w:rsidRDefault="00EF30C8" w:rsidP="00A30CAF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15.03-19.13</w:t>
      </w:r>
      <w:r w:rsidR="002479E6">
        <w:rPr>
          <w:rFonts w:asciiTheme="majorHAnsi" w:hAnsiTheme="majorHAnsi"/>
          <w:b/>
          <w:sz w:val="32"/>
          <w:szCs w:val="32"/>
        </w:rPr>
        <w:t>.</w:t>
      </w:r>
      <w:r>
        <w:rPr>
          <w:rFonts w:asciiTheme="majorHAnsi" w:hAnsiTheme="majorHAnsi"/>
          <w:b/>
          <w:sz w:val="32"/>
          <w:szCs w:val="32"/>
        </w:rPr>
        <w:t>2022</w:t>
      </w:r>
      <w:r w:rsidR="00BE482C" w:rsidRPr="00BE482C">
        <w:rPr>
          <w:rFonts w:asciiTheme="majorHAnsi" w:hAnsiTheme="majorHAnsi"/>
          <w:b/>
          <w:sz w:val="32"/>
          <w:szCs w:val="32"/>
        </w:rPr>
        <w:t xml:space="preserve"> г.</w:t>
      </w:r>
    </w:p>
    <w:p w:rsidR="00576D0A" w:rsidRDefault="00762242" w:rsidP="00A30CAF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ГР. </w:t>
      </w:r>
      <w:r w:rsidR="00EF30C8">
        <w:rPr>
          <w:rFonts w:asciiTheme="majorHAnsi" w:hAnsiTheme="majorHAnsi"/>
          <w:b/>
          <w:sz w:val="32"/>
          <w:szCs w:val="32"/>
        </w:rPr>
        <w:t>ШУМЕН</w:t>
      </w:r>
    </w:p>
    <w:p w:rsidR="00031BE5" w:rsidRDefault="00031BE5" w:rsidP="00803877">
      <w:pPr>
        <w:spacing w:line="360" w:lineRule="auto"/>
        <w:ind w:firstLine="708"/>
        <w:jc w:val="center"/>
        <w:rPr>
          <w:rFonts w:asciiTheme="majorHAnsi" w:hAnsiTheme="majorHAnsi"/>
          <w:b/>
          <w:sz w:val="32"/>
          <w:szCs w:val="32"/>
        </w:rPr>
      </w:pPr>
    </w:p>
    <w:tbl>
      <w:tblPr>
        <w:tblW w:w="9735" w:type="dxa"/>
        <w:tblInd w:w="93" w:type="dxa"/>
        <w:tblLook w:val="04A0" w:firstRow="1" w:lastRow="0" w:firstColumn="1" w:lastColumn="0" w:noHBand="0" w:noVBand="1"/>
      </w:tblPr>
      <w:tblGrid>
        <w:gridCol w:w="1464"/>
        <w:gridCol w:w="2549"/>
        <w:gridCol w:w="1672"/>
        <w:gridCol w:w="2070"/>
        <w:gridCol w:w="1980"/>
      </w:tblGrid>
      <w:tr w:rsidR="00A30CAF" w:rsidRPr="00A30CAF" w:rsidTr="006A43C1">
        <w:trPr>
          <w:trHeight w:val="799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Класиране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Име</w:t>
            </w:r>
            <w:proofErr w:type="spellEnd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на</w:t>
            </w:r>
            <w:proofErr w:type="spellEnd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състезателя</w:t>
            </w:r>
            <w:proofErr w:type="spellEnd"/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Категория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Отбор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Град</w:t>
            </w:r>
            <w:proofErr w:type="spellEnd"/>
          </w:p>
        </w:tc>
      </w:tr>
      <w:tr w:rsidR="00A30CAF" w:rsidRPr="00A30CAF" w:rsidTr="006A43C1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32 </w:t>
            </w: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Симеон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Соколов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Лъвовете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Петрич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Димитър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Колев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Априлец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с.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Бояджик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Никола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Петров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ДСД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Кирил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Спасов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Ладимекс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Перник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Кристиан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Яков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ДСД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Стефан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Стефанов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Ивайло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Маринов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Варна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12783F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Марио</w:t>
            </w:r>
            <w:proofErr w:type="spellEnd"/>
            <w:r w:rsidRPr="00A30CAF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Георгиев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32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Ладимекс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Перник</w:t>
            </w:r>
            <w:proofErr w:type="spellEnd"/>
          </w:p>
        </w:tc>
      </w:tr>
      <w:tr w:rsidR="00A30CAF" w:rsidRPr="00A30CAF" w:rsidTr="006A43C1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34 </w:t>
            </w: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Александър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Стефанов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Сторм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Георги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Иванов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Спартак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ПЛ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Яни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Димов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боксинг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Ямбол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Валентин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Йорданов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Георги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Гълъбов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СФ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A30CAF" w:rsidRPr="00A30CAF" w:rsidTr="006A43C1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36 </w:t>
            </w: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Николай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Карабойков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ЦСКА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Светлин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Симеонов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Червен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бряг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Черен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бряг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Николай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Маринов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ДСД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Асен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Иванов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Кико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12783F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Стивън</w:t>
            </w:r>
            <w:proofErr w:type="spellEnd"/>
            <w:r w:rsidRPr="00A30CAF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Евтимов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Ладимекс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Перник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Мехмед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Бинямин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Севдалин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Хасково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Божидар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Даскалов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Първенец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с.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Първенец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Ники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Илиев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Добруджа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Добрич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Ивайло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Пелтеков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Първенец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с.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Първенец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Божидар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Атанасов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АСК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Сливен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Сливен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lastRenderedPageBreak/>
              <w:t>11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Димитър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Пантелеев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Мизия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80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A30CAF" w:rsidRPr="00A30CAF" w:rsidTr="006A43C1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38 </w:t>
            </w: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Лоренцо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Зоранов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Самоков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Самоков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Христо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Тасков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СФ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Васко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Маринов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Спартак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ПЛ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Севастиян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Манчев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Черно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море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Варна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Светлин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Галинов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Добрич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Добрич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Васил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Костадинов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Червен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бряг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Червен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бряг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Красимир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Спасов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Ладимекс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Перник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Альоша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Альошев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Спартак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ДМ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Димитровград</w:t>
            </w:r>
            <w:proofErr w:type="spellEnd"/>
          </w:p>
        </w:tc>
      </w:tr>
      <w:tr w:rsidR="00A30CAF" w:rsidRPr="00A30CAF" w:rsidTr="006A43C1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40 </w:t>
            </w: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Славчо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Григоров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Лаута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арми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Пловдив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Огнян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Огнянов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Лъвовете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Петрич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Мартин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Пенев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Дунав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Георги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Станков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Мизия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80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Александър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Данаилов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Севдалин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Хасково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Рашко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Иванов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Кико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Александър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Денев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Шумен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груп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Шумен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Ивайло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Колев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Балкан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Ботевград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Стоил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Спасов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КПВ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A30CAF" w:rsidRPr="00A30CAF" w:rsidTr="006A43C1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42 </w:t>
            </w: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Антонио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Дамянов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СФ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Николай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Черно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море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Варна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Дамян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Хухук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Балкан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Ботевград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Идрис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Стефанов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Победа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Черноморец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Бургас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Иван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Христов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ЦСКА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Христо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Асенов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Лъвовете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Петрич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Персиян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Иванов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Кико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Александър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Миланов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Таланти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Лом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Калоян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Матеев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Юнайтед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спортс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Пловдив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Денис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Махмуд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Добрич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Добрич</w:t>
            </w:r>
            <w:proofErr w:type="spellEnd"/>
          </w:p>
        </w:tc>
      </w:tr>
      <w:tr w:rsidR="00A30CAF" w:rsidRPr="00A30CAF" w:rsidTr="006A43C1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44 </w:t>
            </w: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Йоан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Христов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C409DB" w:rsidRDefault="00C409DB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Левски</w:t>
            </w:r>
            <w:proofErr w:type="spellEnd"/>
            <w: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Иво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Черно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море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Варна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Лало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Велциков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Балкан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Ботевград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Десислав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Божинов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Мизия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80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lastRenderedPageBreak/>
              <w:t>5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Наско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Илиев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Добрич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Добрич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Верхат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Белянов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ДСД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Мартин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Павлов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ЦСКА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Красимир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Захариев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Севдалин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Хасково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Слави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Рангелов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Сторм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Георги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Чобанов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Кико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Александър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Александров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Севдалин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Хасково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Али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Михов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БВС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A30CAF" w:rsidRPr="00A30CAF" w:rsidTr="006A43C1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46 </w:t>
            </w: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Владимир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Давидов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Лаута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арми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Пловдив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Николай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Събев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Александър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Гюров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Сф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Илия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Йорданов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ГО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Горна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Оряховица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Тодор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Иванов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Мизия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80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Александър</w:t>
            </w:r>
            <w:proofErr w:type="spellEnd"/>
            <w:r w:rsidRPr="00A30CAF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Георгиев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46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Славия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Преслав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ГО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Горна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Оряховица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Стелиян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Граматиков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Харис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Варна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Мони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Илиев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БВС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Али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Насков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Арда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Кърджали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Даниел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Цонев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Дунав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Кристиан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Илиев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Стара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Загора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Стара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Загора</w:t>
            </w:r>
            <w:proofErr w:type="spellEnd"/>
          </w:p>
        </w:tc>
      </w:tr>
      <w:tr w:rsidR="00A30CAF" w:rsidRPr="00A30CAF" w:rsidTr="006A43C1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48 </w:t>
            </w: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Светлин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Дамянов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СФ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Хасан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Билетоолу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БВС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Фикри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Живков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Арда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Кърджали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Вилимир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Радев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Сали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Сали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Севдалин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Хасково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Манчо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Атанасов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Шумен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груп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Шумен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Свилен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Свиленов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Левски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Латин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Сторм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Коце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Коцев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ГО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Горна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Оряховица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Галимир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Стефанов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Дунав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Даниел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Топашки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Красна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поляна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A30CAF" w:rsidRPr="00A30CAF" w:rsidTr="006A43C1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lastRenderedPageBreak/>
              <w:t> 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50 </w:t>
            </w: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Янко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Илиев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СФ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Юлиян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Филипов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Шумен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груп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Шумен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Марин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Николов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Дунав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Борислав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Караколев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Лъвовете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Петрич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Ангел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Колев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Априлец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с.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Бояджик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Георги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Георгиев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Юнайтед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спортс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Пловдив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Ашкън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Якуб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Шумен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груп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Шумен</w:t>
            </w:r>
            <w:proofErr w:type="spellEnd"/>
          </w:p>
        </w:tc>
      </w:tr>
      <w:tr w:rsidR="00A30CAF" w:rsidRPr="00A30CAF" w:rsidTr="006A43C1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52 </w:t>
            </w: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Джани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Ахмедов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Лаута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арми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Пловдив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Найден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Лъвовете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Петрич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Неделин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Вълчев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Стара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Загора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Стара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Загора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Деян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Михайлов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Добруджа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Добрич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Владимир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Абаджиев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Светкавица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Търговище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Били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Зоранов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Самоков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Самоков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Никола</w:t>
            </w:r>
            <w:proofErr w:type="spellEnd"/>
            <w:r w:rsidRPr="00A30CAF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Борисов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52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Бдин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Видин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Асен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Валентинов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Таланти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Лом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Бончо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Светлев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Спартак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ДМ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Димитровград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Иван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Митев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Спартак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ПЛ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Кубрат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Гьоков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Черно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море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Варна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Румен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Руменов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Мизия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80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13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Валери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Русинов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Бдин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Видин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14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Шукри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Шукри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Севдалин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Хасково</w:t>
            </w:r>
            <w:proofErr w:type="spellEnd"/>
          </w:p>
        </w:tc>
      </w:tr>
      <w:tr w:rsidR="00A30CAF" w:rsidRPr="00A30CAF" w:rsidTr="006A43C1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54 </w:t>
            </w: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Александър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Георгиев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Сф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Ивалин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Данчев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Шумен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груп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Шумен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Тони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Савков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Мизия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80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Атила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Яхов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Олимпия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Разград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Ерик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Сашев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Шумен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груп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Шумен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Серкан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Сали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Севдалин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Хасково</w:t>
            </w:r>
            <w:proofErr w:type="spellEnd"/>
          </w:p>
        </w:tc>
      </w:tr>
      <w:tr w:rsidR="00A30CAF" w:rsidRPr="00A30CAF" w:rsidTr="006A43C1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57 </w:t>
            </w: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Николай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Клявков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Първенец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с.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Първенец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Владо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Стоянов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Победа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Черноморец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Бургас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Станимир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Николов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Мизия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80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Христо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Николчов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Самоков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Самоков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lastRenderedPageBreak/>
              <w:t>5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Али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Алиш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Добруджа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Добрич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Стефан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Николов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Севдалин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Хасково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Валентин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Минев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Димов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боксинг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Ямбол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Юлиян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Лазаров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Червен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бряг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Червен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бряг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Виктор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Георгиев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СФ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Мартин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Лаков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Мизия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80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A30CAF" w:rsidRPr="00A30CAF" w:rsidTr="006A43C1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60 </w:t>
            </w: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Стилиян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Георгиев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Мизия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80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Владимир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Коев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Шумен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груп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Шумен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Сенатор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Валентинов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Таланти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Лом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Димитър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Стойков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Сторм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Григор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Мишев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Победа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Черноморец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Бургас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Огнян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Антонов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СФ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Никола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Николов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Кико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A30CAF" w:rsidRPr="00A30CAF" w:rsidTr="006A43C1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63 </w:t>
            </w: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Сашо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Кънчев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5F09C7" w:rsidRDefault="00A30CAF" w:rsidP="00A30CAF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5F09C7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63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Севдалин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Хасково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Виктор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Станков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5F09C7" w:rsidRDefault="00A30CAF" w:rsidP="00A30CAF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5F09C7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63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Бдин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Видин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Рамадан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Райчев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5F09C7" w:rsidRDefault="00A30CAF" w:rsidP="00A30CAF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5F09C7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63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Севдалин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Хасково</w:t>
            </w:r>
            <w:proofErr w:type="spellEnd"/>
          </w:p>
        </w:tc>
      </w:tr>
      <w:tr w:rsidR="00A30CAF" w:rsidRPr="00A30CAF" w:rsidTr="006A43C1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66 </w:t>
            </w: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Марин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Асенов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5F09C7" w:rsidRDefault="00A30CAF" w:rsidP="00A30CAF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5F09C7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66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Добрич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Добрич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Октавиян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Вартанян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5F09C7" w:rsidRDefault="00A30CAF" w:rsidP="00A30CAF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5F09C7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66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Валентин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Райчев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5F09C7" w:rsidRDefault="00A30CAF" w:rsidP="00A30CAF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5F09C7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66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Шумен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груп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Шумен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Борислав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Тодоров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5F09C7" w:rsidRDefault="00A30CAF" w:rsidP="00A30CAF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5F09C7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66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Сторм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A30CAF" w:rsidRPr="00A30CAF" w:rsidTr="006A43C1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70 </w:t>
            </w: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Явор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Вълчев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ДСД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Нино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Николаев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ЦСКА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Атай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Мурат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Севдалин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Хасково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Борислав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Атанасов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РС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Марио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Матинов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Красна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поляна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Кристиян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Ерсой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Черно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море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Варна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Константин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Цветанов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Спартак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ПЛ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3C1" w:rsidRPr="006A43C1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Петър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Емилов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СФ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A30CAF" w:rsidRPr="00A30CAF" w:rsidTr="006A43C1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75 </w:t>
            </w: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lastRenderedPageBreak/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Константин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Колев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C0297B" w:rsidRDefault="00A30CAF" w:rsidP="00A30CAF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C0297B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75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Славия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Янислав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Шамбов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C0297B" w:rsidRDefault="00A30CAF" w:rsidP="00A30CAF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C0297B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75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Лъвовете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Петрич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Стелиан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Петков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C0297B" w:rsidRDefault="00A30CAF" w:rsidP="00A30CAF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C0297B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75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Ивайло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Маринов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Варна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Давид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Калайджийски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C0297B" w:rsidRDefault="00A30CAF" w:rsidP="00A30CAF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C0297B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75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Самоков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Самоков</w:t>
            </w:r>
            <w:proofErr w:type="spellEnd"/>
          </w:p>
        </w:tc>
      </w:tr>
      <w:tr w:rsidR="00A30CAF" w:rsidRPr="00A30CAF" w:rsidTr="006A43C1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80 </w:t>
            </w: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Габриел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Дучев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5F09C7" w:rsidRDefault="00A30CAF" w:rsidP="00A30CAF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5F09C7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80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Димов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боксинг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Ямбол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Стефан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Симеонов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5F09C7" w:rsidRDefault="00A30CAF" w:rsidP="00A30CAF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5F09C7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80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Сторм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Атанас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Митрев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5F09C7" w:rsidRDefault="00A30CAF" w:rsidP="00A30CAF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5F09C7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80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Лъвовете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Петрич</w:t>
            </w:r>
            <w:proofErr w:type="spellEnd"/>
          </w:p>
        </w:tc>
      </w:tr>
      <w:tr w:rsidR="00A30CAF" w:rsidRPr="00A30CAF" w:rsidTr="006A43C1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90 </w:t>
            </w: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5F09C7" w:rsidRDefault="00A30CAF" w:rsidP="00A30CAF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5F09C7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Красимир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Мемов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5F09C7" w:rsidRDefault="00A30CAF" w:rsidP="00A30CAF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5F09C7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90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СФ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Злати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Пенчев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5F09C7" w:rsidRDefault="00A30CAF" w:rsidP="00A30CAF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5F09C7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90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ДСД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Георги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Илиев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5F09C7" w:rsidRDefault="00A30CAF" w:rsidP="00A30CAF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5F09C7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90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Ладимекс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Перник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Иво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Демирев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5F09C7" w:rsidRDefault="00A30CAF" w:rsidP="00A30CAF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5F09C7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90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Севдалин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Хасково</w:t>
            </w:r>
            <w:proofErr w:type="spellEnd"/>
          </w:p>
        </w:tc>
      </w:tr>
      <w:tr w:rsidR="00A30CAF" w:rsidRPr="00A30CAF" w:rsidTr="006A43C1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6A43C1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</w:t>
            </w:r>
            <w:r w:rsidR="006A43C1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eastAsia="en-US"/>
              </w:rPr>
              <w:t>+90</w:t>
            </w:r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A30CA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Виктор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Йорданов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90+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РС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Мартин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Георгиев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90+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Димов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боксинг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Ямбол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Росен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Недков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90+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Балкан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Ботевград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Бодин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Бодинов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90+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Спартак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ДМ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Димитровград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Васил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Петков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90+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Черно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море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Варна</w:t>
            </w:r>
            <w:proofErr w:type="spellEnd"/>
          </w:p>
        </w:tc>
      </w:tr>
      <w:tr w:rsidR="00A30CAF" w:rsidRPr="00A30CAF" w:rsidTr="00EF30C8">
        <w:trPr>
          <w:trHeight w:val="315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Виктор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Ангелов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90+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Черно</w:t>
            </w:r>
            <w:proofErr w:type="spellEnd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море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AF" w:rsidRPr="00A30CAF" w:rsidRDefault="00A30CAF" w:rsidP="00A30CA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30CA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Варна</w:t>
            </w:r>
            <w:proofErr w:type="spellEnd"/>
          </w:p>
        </w:tc>
      </w:tr>
    </w:tbl>
    <w:p w:rsidR="00C42D45" w:rsidRPr="00A30CAF" w:rsidRDefault="00C42D45" w:rsidP="00A30CAF">
      <w:pPr>
        <w:spacing w:line="360" w:lineRule="auto"/>
        <w:rPr>
          <w:rFonts w:asciiTheme="majorHAnsi" w:hAnsiTheme="majorHAnsi"/>
          <w:b/>
          <w:sz w:val="32"/>
          <w:szCs w:val="32"/>
          <w:lang w:val="en-US"/>
        </w:rPr>
      </w:pPr>
    </w:p>
    <w:p w:rsidR="00484BD5" w:rsidRDefault="00762242" w:rsidP="00762242">
      <w:pPr>
        <w:spacing w:line="360" w:lineRule="auto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БФБокс</w:t>
      </w:r>
      <w:bookmarkStart w:id="0" w:name="_GoBack"/>
      <w:bookmarkEnd w:id="0"/>
    </w:p>
    <w:p w:rsidR="00CC5F5D" w:rsidRDefault="00CC5F5D" w:rsidP="00BE482C">
      <w:pPr>
        <w:spacing w:line="360" w:lineRule="auto"/>
        <w:jc w:val="center"/>
        <w:rPr>
          <w:rFonts w:asciiTheme="majorHAnsi" w:hAnsiTheme="majorHAnsi"/>
          <w:b/>
          <w:sz w:val="32"/>
          <w:szCs w:val="32"/>
        </w:rPr>
      </w:pPr>
    </w:p>
    <w:p w:rsidR="00BE482C" w:rsidRPr="00BE482C" w:rsidRDefault="00BE482C" w:rsidP="00E1287C">
      <w:pPr>
        <w:spacing w:line="360" w:lineRule="auto"/>
        <w:jc w:val="both"/>
        <w:rPr>
          <w:rFonts w:asciiTheme="majorHAnsi" w:hAnsiTheme="majorHAnsi"/>
          <w:b/>
          <w:sz w:val="32"/>
          <w:szCs w:val="32"/>
        </w:rPr>
      </w:pPr>
    </w:p>
    <w:sectPr w:rsidR="00BE482C" w:rsidRPr="00BE482C" w:rsidSect="00144764">
      <w:headerReference w:type="default" r:id="rId9"/>
      <w:footerReference w:type="even" r:id="rId10"/>
      <w:footerReference w:type="default" r:id="rId11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E52" w:rsidRDefault="00777E52" w:rsidP="00144764">
      <w:r>
        <w:separator/>
      </w:r>
    </w:p>
  </w:endnote>
  <w:endnote w:type="continuationSeparator" w:id="0">
    <w:p w:rsidR="00777E52" w:rsidRDefault="00777E52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CAF" w:rsidRDefault="00A30CAF">
    <w:pPr>
      <w:pStyle w:val="Footer"/>
    </w:pPr>
    <w:r>
      <w:rPr>
        <w:noProof/>
        <w:lang w:val="en-US"/>
      </w:rPr>
      <w:drawing>
        <wp:inline distT="0" distB="0" distL="0" distR="0" wp14:anchorId="2DC9CD84" wp14:editId="31DE0E21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2ED0E546" wp14:editId="1EF88DBE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4062674C" wp14:editId="1A21AE12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CAF" w:rsidRPr="00144764" w:rsidRDefault="00A30CAF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93DD0D" wp14:editId="01943257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E52" w:rsidRDefault="00777E52" w:rsidP="00144764">
      <w:r>
        <w:separator/>
      </w:r>
    </w:p>
  </w:footnote>
  <w:footnote w:type="continuationSeparator" w:id="0">
    <w:p w:rsidR="00777E52" w:rsidRDefault="00777E52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CAF" w:rsidRPr="00144764" w:rsidRDefault="00A30CAF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18818A" wp14:editId="052E713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D6C26"/>
    <w:multiLevelType w:val="hybridMultilevel"/>
    <w:tmpl w:val="2A5A265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>
    <w:nsid w:val="7FEF52C0"/>
    <w:multiLevelType w:val="hybridMultilevel"/>
    <w:tmpl w:val="D0D63D2E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1BE5"/>
    <w:rsid w:val="000342D8"/>
    <w:rsid w:val="000F0F1A"/>
    <w:rsid w:val="0012783F"/>
    <w:rsid w:val="00131611"/>
    <w:rsid w:val="00144764"/>
    <w:rsid w:val="00200303"/>
    <w:rsid w:val="0021314D"/>
    <w:rsid w:val="002479E6"/>
    <w:rsid w:val="002A4A8E"/>
    <w:rsid w:val="002E4711"/>
    <w:rsid w:val="0037550E"/>
    <w:rsid w:val="003874E4"/>
    <w:rsid w:val="00484BD5"/>
    <w:rsid w:val="00570DB0"/>
    <w:rsid w:val="00576D0A"/>
    <w:rsid w:val="005F09C7"/>
    <w:rsid w:val="00606305"/>
    <w:rsid w:val="006A43C1"/>
    <w:rsid w:val="006D1ED9"/>
    <w:rsid w:val="006F54E2"/>
    <w:rsid w:val="007077B0"/>
    <w:rsid w:val="0073702F"/>
    <w:rsid w:val="0076018A"/>
    <w:rsid w:val="00762242"/>
    <w:rsid w:val="00777E52"/>
    <w:rsid w:val="00803877"/>
    <w:rsid w:val="00853C82"/>
    <w:rsid w:val="00917784"/>
    <w:rsid w:val="00920BD4"/>
    <w:rsid w:val="00920FBF"/>
    <w:rsid w:val="00A25AD5"/>
    <w:rsid w:val="00A30CAF"/>
    <w:rsid w:val="00A87976"/>
    <w:rsid w:val="00A958E3"/>
    <w:rsid w:val="00AB28A5"/>
    <w:rsid w:val="00AD2B81"/>
    <w:rsid w:val="00AD52FE"/>
    <w:rsid w:val="00B50314"/>
    <w:rsid w:val="00B555A9"/>
    <w:rsid w:val="00B5771A"/>
    <w:rsid w:val="00BE482C"/>
    <w:rsid w:val="00C0297B"/>
    <w:rsid w:val="00C409DB"/>
    <w:rsid w:val="00C42D45"/>
    <w:rsid w:val="00C72603"/>
    <w:rsid w:val="00C73178"/>
    <w:rsid w:val="00CB5611"/>
    <w:rsid w:val="00CC5F5D"/>
    <w:rsid w:val="00CE162C"/>
    <w:rsid w:val="00CE7492"/>
    <w:rsid w:val="00D73436"/>
    <w:rsid w:val="00D876C6"/>
    <w:rsid w:val="00DD5333"/>
    <w:rsid w:val="00E127A4"/>
    <w:rsid w:val="00E1287C"/>
    <w:rsid w:val="00E247D5"/>
    <w:rsid w:val="00E957A4"/>
    <w:rsid w:val="00E96AFF"/>
    <w:rsid w:val="00EF2735"/>
    <w:rsid w:val="00EF30C8"/>
    <w:rsid w:val="00FB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  <w:style w:type="paragraph" w:styleId="FootnoteText">
    <w:name w:val="footnote text"/>
    <w:basedOn w:val="Normal"/>
    <w:link w:val="FootnoteTextChar"/>
    <w:uiPriority w:val="99"/>
    <w:semiHidden/>
    <w:unhideWhenUsed/>
    <w:rsid w:val="00D734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343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D73436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2479E6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479E6"/>
    <w:rPr>
      <w:color w:val="954F72"/>
      <w:u w:val="single"/>
    </w:rPr>
  </w:style>
  <w:style w:type="paragraph" w:customStyle="1" w:styleId="xl63">
    <w:name w:val="xl63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  <w:sz w:val="24"/>
      <w:szCs w:val="24"/>
      <w:lang w:val="en-US" w:eastAsia="en-US"/>
    </w:rPr>
  </w:style>
  <w:style w:type="paragraph" w:customStyle="1" w:styleId="xl64">
    <w:name w:val="xl64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  <w:sz w:val="20"/>
      <w:szCs w:val="20"/>
      <w:lang w:val="en-US" w:eastAsia="en-US"/>
    </w:rPr>
  </w:style>
  <w:style w:type="paragraph" w:customStyle="1" w:styleId="xl65">
    <w:name w:val="xl65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66">
    <w:name w:val="xl66"/>
    <w:basedOn w:val="Normal"/>
    <w:rsid w:val="002479E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67">
    <w:name w:val="xl67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 w:val="20"/>
      <w:szCs w:val="20"/>
      <w:lang w:val="en-US" w:eastAsia="en-US"/>
    </w:rPr>
  </w:style>
  <w:style w:type="paragraph" w:customStyle="1" w:styleId="xl68">
    <w:name w:val="xl68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en-US"/>
    </w:rPr>
  </w:style>
  <w:style w:type="paragraph" w:customStyle="1" w:styleId="xl69">
    <w:name w:val="xl69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en-US"/>
    </w:rPr>
  </w:style>
  <w:style w:type="paragraph" w:customStyle="1" w:styleId="xl70">
    <w:name w:val="xl70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4"/>
      <w:szCs w:val="24"/>
      <w:lang w:val="en-US" w:eastAsia="en-US"/>
    </w:rPr>
  </w:style>
  <w:style w:type="paragraph" w:customStyle="1" w:styleId="xl71">
    <w:name w:val="xl71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72">
    <w:name w:val="xl72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73">
    <w:name w:val="xl73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/>
    </w:pPr>
    <w:rPr>
      <w:rFonts w:ascii="Calibri" w:hAnsi="Calibri" w:cs="Calibri"/>
      <w:b/>
      <w:bCs/>
      <w:sz w:val="20"/>
      <w:szCs w:val="20"/>
      <w:lang w:val="en-US" w:eastAsia="en-US"/>
    </w:rPr>
  </w:style>
  <w:style w:type="paragraph" w:customStyle="1" w:styleId="xl74">
    <w:name w:val="xl74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/>
    </w:pPr>
    <w:rPr>
      <w:rFonts w:ascii="Calibri" w:hAnsi="Calibri" w:cs="Calibri"/>
      <w:b/>
      <w:bCs/>
      <w:sz w:val="24"/>
      <w:szCs w:val="24"/>
      <w:lang w:val="en-US" w:eastAsia="en-US"/>
    </w:rPr>
  </w:style>
  <w:style w:type="paragraph" w:customStyle="1" w:styleId="xl75">
    <w:name w:val="xl75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76">
    <w:name w:val="xl76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en-US"/>
    </w:rPr>
  </w:style>
  <w:style w:type="paragraph" w:customStyle="1" w:styleId="xl77">
    <w:name w:val="xl77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/>
      <w:jc w:val="right"/>
    </w:pPr>
    <w:rPr>
      <w:sz w:val="24"/>
      <w:szCs w:val="24"/>
      <w:lang w:val="en-US" w:eastAsia="en-US"/>
    </w:rPr>
  </w:style>
  <w:style w:type="paragraph" w:customStyle="1" w:styleId="xl78">
    <w:name w:val="xl78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  <w:lang w:val="en-US" w:eastAsia="en-US"/>
    </w:rPr>
  </w:style>
  <w:style w:type="paragraph" w:customStyle="1" w:styleId="xl79">
    <w:name w:val="xl79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FF0000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  <w:style w:type="paragraph" w:styleId="FootnoteText">
    <w:name w:val="footnote text"/>
    <w:basedOn w:val="Normal"/>
    <w:link w:val="FootnoteTextChar"/>
    <w:uiPriority w:val="99"/>
    <w:semiHidden/>
    <w:unhideWhenUsed/>
    <w:rsid w:val="00D734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343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D73436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2479E6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479E6"/>
    <w:rPr>
      <w:color w:val="954F72"/>
      <w:u w:val="single"/>
    </w:rPr>
  </w:style>
  <w:style w:type="paragraph" w:customStyle="1" w:styleId="xl63">
    <w:name w:val="xl63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  <w:sz w:val="24"/>
      <w:szCs w:val="24"/>
      <w:lang w:val="en-US" w:eastAsia="en-US"/>
    </w:rPr>
  </w:style>
  <w:style w:type="paragraph" w:customStyle="1" w:styleId="xl64">
    <w:name w:val="xl64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  <w:sz w:val="20"/>
      <w:szCs w:val="20"/>
      <w:lang w:val="en-US" w:eastAsia="en-US"/>
    </w:rPr>
  </w:style>
  <w:style w:type="paragraph" w:customStyle="1" w:styleId="xl65">
    <w:name w:val="xl65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66">
    <w:name w:val="xl66"/>
    <w:basedOn w:val="Normal"/>
    <w:rsid w:val="002479E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67">
    <w:name w:val="xl67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 w:val="20"/>
      <w:szCs w:val="20"/>
      <w:lang w:val="en-US" w:eastAsia="en-US"/>
    </w:rPr>
  </w:style>
  <w:style w:type="paragraph" w:customStyle="1" w:styleId="xl68">
    <w:name w:val="xl68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en-US"/>
    </w:rPr>
  </w:style>
  <w:style w:type="paragraph" w:customStyle="1" w:styleId="xl69">
    <w:name w:val="xl69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en-US"/>
    </w:rPr>
  </w:style>
  <w:style w:type="paragraph" w:customStyle="1" w:styleId="xl70">
    <w:name w:val="xl70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4"/>
      <w:szCs w:val="24"/>
      <w:lang w:val="en-US" w:eastAsia="en-US"/>
    </w:rPr>
  </w:style>
  <w:style w:type="paragraph" w:customStyle="1" w:styleId="xl71">
    <w:name w:val="xl71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72">
    <w:name w:val="xl72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73">
    <w:name w:val="xl73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/>
    </w:pPr>
    <w:rPr>
      <w:rFonts w:ascii="Calibri" w:hAnsi="Calibri" w:cs="Calibri"/>
      <w:b/>
      <w:bCs/>
      <w:sz w:val="20"/>
      <w:szCs w:val="20"/>
      <w:lang w:val="en-US" w:eastAsia="en-US"/>
    </w:rPr>
  </w:style>
  <w:style w:type="paragraph" w:customStyle="1" w:styleId="xl74">
    <w:name w:val="xl74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/>
    </w:pPr>
    <w:rPr>
      <w:rFonts w:ascii="Calibri" w:hAnsi="Calibri" w:cs="Calibri"/>
      <w:b/>
      <w:bCs/>
      <w:sz w:val="24"/>
      <w:szCs w:val="24"/>
      <w:lang w:val="en-US" w:eastAsia="en-US"/>
    </w:rPr>
  </w:style>
  <w:style w:type="paragraph" w:customStyle="1" w:styleId="xl75">
    <w:name w:val="xl75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76">
    <w:name w:val="xl76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en-US"/>
    </w:rPr>
  </w:style>
  <w:style w:type="paragraph" w:customStyle="1" w:styleId="xl77">
    <w:name w:val="xl77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/>
      <w:jc w:val="right"/>
    </w:pPr>
    <w:rPr>
      <w:sz w:val="24"/>
      <w:szCs w:val="24"/>
      <w:lang w:val="en-US" w:eastAsia="en-US"/>
    </w:rPr>
  </w:style>
  <w:style w:type="paragraph" w:customStyle="1" w:styleId="xl78">
    <w:name w:val="xl78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  <w:lang w:val="en-US" w:eastAsia="en-US"/>
    </w:rPr>
  </w:style>
  <w:style w:type="paragraph" w:customStyle="1" w:styleId="xl79">
    <w:name w:val="xl79"/>
    <w:basedOn w:val="Normal"/>
    <w:rsid w:val="00247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FF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4A0C8-745D-46D5-B8F8-E07DA4F1A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4</TotalTime>
  <Pages>6</Pages>
  <Words>1002</Words>
  <Characters>5715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Good</cp:lastModifiedBy>
  <cp:revision>7</cp:revision>
  <cp:lastPrinted>2021-03-05T11:43:00Z</cp:lastPrinted>
  <dcterms:created xsi:type="dcterms:W3CDTF">2022-03-21T12:14:00Z</dcterms:created>
  <dcterms:modified xsi:type="dcterms:W3CDTF">2022-11-09T13:04:00Z</dcterms:modified>
</cp:coreProperties>
</file>